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D67F1" w14:textId="77777777" w:rsidR="00993EAC" w:rsidRDefault="00993EAC" w:rsidP="00993EA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CHAMBERLEIN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72E94E15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7B656B0B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CC88917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440408D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1FF92B2E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4FA41E7" w14:textId="77777777" w:rsidR="00993EAC" w:rsidRDefault="00993EAC" w:rsidP="00993EAC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7FBF0B9D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F2D77ED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E5E9C88" w14:textId="77777777" w:rsidR="00993EAC" w:rsidRDefault="00993EAC" w:rsidP="00993EAC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13 September 2022   </w:t>
      </w:r>
    </w:p>
    <w:p w14:paraId="1B8961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3504C" w14:textId="77777777" w:rsidR="00993EAC" w:rsidRDefault="00993EAC" w:rsidP="009139A6">
      <w:r>
        <w:separator/>
      </w:r>
    </w:p>
  </w:endnote>
  <w:endnote w:type="continuationSeparator" w:id="0">
    <w:p w14:paraId="08780657" w14:textId="77777777" w:rsidR="00993EAC" w:rsidRDefault="00993E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11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62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4A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1E1C" w14:textId="77777777" w:rsidR="00993EAC" w:rsidRDefault="00993EAC" w:rsidP="009139A6">
      <w:r>
        <w:separator/>
      </w:r>
    </w:p>
  </w:footnote>
  <w:footnote w:type="continuationSeparator" w:id="0">
    <w:p w14:paraId="4CC59A7A" w14:textId="77777777" w:rsidR="00993EAC" w:rsidRDefault="00993E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2D2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0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B3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EAC"/>
    <w:rsid w:val="000666E0"/>
    <w:rsid w:val="002510B7"/>
    <w:rsid w:val="005C130B"/>
    <w:rsid w:val="00826F5C"/>
    <w:rsid w:val="009139A6"/>
    <w:rsid w:val="009448BB"/>
    <w:rsid w:val="00993EAC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87443"/>
  <w15:chartTrackingRefBased/>
  <w15:docId w15:val="{C2229591-0D3E-49B0-981A-F1632A2E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EA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2022-10-15T06:50:00Z</dcterms:created>
  <dcterms:modified xsi:type="dcterms:W3CDTF">2022-10-15T06:51:00Z</dcterms:modified>
</cp:coreProperties>
</file>